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22179" w14:textId="77777777" w:rsidR="00992AD0" w:rsidRDefault="00992AD0" w:rsidP="00992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JAKSON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(fl.1485)</w:t>
      </w:r>
    </w:p>
    <w:p w14:paraId="6D1B126B" w14:textId="2ED42D2E" w:rsidR="00992AD0" w:rsidRDefault="00992AD0" w:rsidP="00992A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Skelton.</w:t>
      </w:r>
    </w:p>
    <w:p w14:paraId="429E8F8D" w14:textId="77777777" w:rsidR="00992AD0" w:rsidRDefault="00992AD0" w:rsidP="00992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F5F7A7" w14:textId="77777777" w:rsidR="00992AD0" w:rsidRDefault="00992AD0" w:rsidP="00992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2A9CEF" w14:textId="77777777" w:rsidR="00992AD0" w:rsidRPr="00FF328A" w:rsidRDefault="00992AD0" w:rsidP="00992AD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>He was ordained acolyte in in the conventual church of Holy Trinity Priory,</w:t>
      </w:r>
    </w:p>
    <w:p w14:paraId="07D33972" w14:textId="77777777" w:rsidR="00992AD0" w:rsidRPr="00FF328A" w:rsidRDefault="00992AD0" w:rsidP="00992AD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4D4F7BDE" w14:textId="77777777" w:rsidR="00992AD0" w:rsidRPr="00FF328A" w:rsidRDefault="00992AD0" w:rsidP="00992AD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7D4FC8FD" w14:textId="77777777" w:rsidR="00992AD0" w:rsidRPr="00FF328A" w:rsidRDefault="00992AD0" w:rsidP="00992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DE8DD7" w14:textId="77777777" w:rsidR="00992AD0" w:rsidRPr="00FF328A" w:rsidRDefault="00992AD0" w:rsidP="00992A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F45BBB" w14:textId="77777777" w:rsidR="00992AD0" w:rsidRPr="00FF328A" w:rsidRDefault="00992AD0" w:rsidP="00992AD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25 August 2021</w:t>
      </w:r>
    </w:p>
    <w:p w14:paraId="077A31E1" w14:textId="156FDAB2" w:rsidR="00BA00AB" w:rsidRPr="00992AD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92A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CA6C2" w14:textId="77777777" w:rsidR="00992AD0" w:rsidRDefault="00992AD0" w:rsidP="009139A6">
      <w:r>
        <w:separator/>
      </w:r>
    </w:p>
  </w:endnote>
  <w:endnote w:type="continuationSeparator" w:id="0">
    <w:p w14:paraId="71DFF46A" w14:textId="77777777" w:rsidR="00992AD0" w:rsidRDefault="00992A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510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E21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653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4001" w14:textId="77777777" w:rsidR="00992AD0" w:rsidRDefault="00992AD0" w:rsidP="009139A6">
      <w:r>
        <w:separator/>
      </w:r>
    </w:p>
  </w:footnote>
  <w:footnote w:type="continuationSeparator" w:id="0">
    <w:p w14:paraId="4EBD4FD6" w14:textId="77777777" w:rsidR="00992AD0" w:rsidRDefault="00992A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62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956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687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AD0"/>
    <w:rsid w:val="000666E0"/>
    <w:rsid w:val="002510B7"/>
    <w:rsid w:val="005C130B"/>
    <w:rsid w:val="00826F5C"/>
    <w:rsid w:val="009139A6"/>
    <w:rsid w:val="009448BB"/>
    <w:rsid w:val="00992AD0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B21F0"/>
  <w15:chartTrackingRefBased/>
  <w15:docId w15:val="{12C79DF8-3FAC-470A-B8FE-2D49EBE6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2021-08-25T12:49:00Z</dcterms:created>
  <dcterms:modified xsi:type="dcterms:W3CDTF">2021-08-25T12:50:00Z</dcterms:modified>
</cp:coreProperties>
</file>